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e79c69" w14:textId="ee79c6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794734">
        <w:t>358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794734">
        <w:t>358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94734" w:rsidP="0079473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94734">
        <w:t>LETARGO društvo s ograničenom odgovornošću za trgovinu, usluge i proizvodnju;</w:t>
      </w:r>
    </w:p>
    <w:p w:rsidR="006F725E" w:rsidP="00794734" w:rsidRDefault="00794734">
      <w:pPr>
        <w:tabs>
          <w:tab w:val="left" w:pos="709"/>
        </w:tabs>
        <w:ind w:left="708"/>
        <w:jc w:val="both"/>
      </w:pPr>
      <w:r>
        <w:t xml:space="preserve">OIB: 51271547320, </w:t>
      </w:r>
      <w:proofErr w:type="spellStart"/>
      <w:r>
        <w:t>Paruževina</w:t>
      </w:r>
      <w:proofErr w:type="spellEnd"/>
      <w:r>
        <w:t xml:space="preserve">, </w:t>
      </w:r>
      <w:proofErr w:type="spellStart"/>
      <w:r>
        <w:t>Paruževinska</w:t>
      </w:r>
      <w:proofErr w:type="spellEnd"/>
      <w:r>
        <w:t xml:space="preserve"> cesta 82</w:t>
      </w:r>
    </w:p>
    <w:p w:rsidR="00794734" w:rsidP="00794734" w:rsidRDefault="0079473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4734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947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473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9473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9473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9473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7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473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47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47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St-2358/2019</izvorni_sadrzaj>
    <derivirana_varijabla naziv="DomainObject.Predmet.OznakaBroj_1">St-2358/2019</derivirana_varijabla>
  </DomainObject.Predmet.OznakaBroj>
  <DomainObject.Predmet.OznakaBrojOptuznogAkta>
    <izvorni_sadrzaj>04-06-19-4145</izvorni_sadrzaj>
    <derivirana_varijabla naziv="DomainObject.Predmet.OznakaBrojOptuznogAkta_1">04-06-19-4145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LETARGO društvo s ograničenom odgovornošću za trgovinu, usluge i proizvodnju</izvorni_sadrzaj>
    <derivirana_varijabla naziv="DomainObject.Predmet.ProtustrankaFormated_1">  LETARGO društvo s ograničenom odgovornošću za trgovinu, usluge i proizvodnju</derivirana_varijabla>
  </DomainObject.Predmet.ProtustrankaFormated>
  <DomainObject.Predmet.ProtustrankaFormatedOIB>
    <izvorni_sadrzaj>  LETARGO društvo s ograničenom odgovornošću za trgovinu, usluge i proizvodnju, OIB 51271547320</izvorni_sadrzaj>
    <derivirana_varijabla naziv="DomainObject.Predmet.ProtustrankaFormatedOIB_1">  LETARGO društvo s ograničenom odgovornošću za trgovinu, usluge i proizvodnju, OIB 51271547320</derivirana_varijabla>
  </DomainObject.Predmet.ProtustrankaFormatedOIB>
  <DomainObject.Predmet.ProtustrankaFormatedWithAdress>
    <izvorni_sadrzaj> LETARGO društvo s ograničenom odgovornošću za trgovinu, usluge i proizvodnju, Paruževinska cesta 82, 10362 Paruževina</izvorni_sadrzaj>
    <derivirana_varijabla naziv="DomainObject.Predmet.ProtustrankaFormatedWithAdress_1"> LETARGO društvo s ograničenom odgovornošću za trgovinu, usluge i proizvodnju, Paruževinska cesta 82, 10362 Paruževina</derivirana_varijabla>
  </DomainObject.Predmet.ProtustrankaFormatedWithAdress>
  <DomainObject.Predmet.ProtustrankaFormatedWithAdressOIB>
    <izvorni_sadrzaj> LETARGO društvo s ograničenom odgovornošću za trgovinu, usluge i proizvodnju, OIB 51271547320, Paruževinska cesta 82, 10362 Paruževina</izvorni_sadrzaj>
    <derivirana_varijabla naziv="DomainObject.Predmet.ProtustrankaFormatedWithAdressOIB_1"> LETARGO društvo s ograničenom odgovornošću za trgovinu, usluge i proizvodnju, OIB 51271547320, Paruževinska cesta 82, 10362 Paruževina</derivirana_varijabla>
  </DomainObject.Predmet.ProtustrankaFormatedWithAdressOIB>
  <DomainObject.Predmet.ProtustrankaWithAdress>
    <izvorni_sadrzaj>LETARGO društvo s ograničenom odgovornošću za trgovinu, usluge i proizvodnju Paruževinska cesta 82, 10362 Paruževina</izvorni_sadrzaj>
    <derivirana_varijabla naziv="DomainObject.Predmet.ProtustrankaWithAdress_1">LETARGO društvo s ograničenom odgovornošću za trgovinu, usluge i proizvodnju Paruževinska cesta 82, 10362 Paruževina</derivirana_varijabla>
  </DomainObject.Predmet.ProtustrankaWithAdress>
  <DomainObject.Predmet.ProtustrankaWithAdressOIB>
    <izvorni_sadrzaj>LETARGO društvo s ograničenom odgovornošću za trgovinu, usluge i proizvodnju, OIB 51271547320, Paruževinska cesta 82, 10362 Paruževina</izvorni_sadrzaj>
    <derivirana_varijabla naziv="DomainObject.Predmet.ProtustrankaWithAdressOIB_1">LETARGO društvo s ograničenom odgovornošću za trgovinu, usluge i proizvodnju, OIB 51271547320, Paruževinska cesta 82, 10362 Paruževina</derivirana_varijabla>
  </DomainObject.Predmet.ProtustrankaWithAdressOIB>
  <DomainObject.Predmet.ProtustrankaNazivFormated>
    <izvorni_sadrzaj>LETARGO društvo s ograničenom odgovornošću za trgovinu, usluge i proizvodnju</izvorni_sadrzaj>
    <derivirana_varijabla naziv="DomainObject.Predmet.ProtustrankaNazivFormated_1">LETARGO društvo s ograničenom odgovornošću za trgovinu, usluge i proizvodnju</derivirana_varijabla>
  </DomainObject.Predmet.ProtustrankaNazivFormated>
  <DomainObject.Predmet.ProtustrankaNazivFormatedOIB>
    <izvorni_sadrzaj>LETARGO društvo s ograničenom odgovornošću za trgovinu, usluge i proizvodnju, OIB 51271547320</izvorni_sadrzaj>
    <derivirana_varijabla naziv="DomainObject.Predmet.ProtustrankaNazivFormatedOIB_1">LETARGO društvo s ograničenom odgovornošću za trgovinu, usluge i proizvodnju, OIB 51271547320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LETARGO društvo s ograničenom odgovornošću za trgovinu, usluge i proizvodnju</item>
    </izvorni_sadrzaj>
    <derivirana_varijabla naziv="DomainObject.Predmet.ProtuStrankaListFormated_1">
      <item>LETARGO društvo s ograničenom odgovornošću za trgovinu, usluge i proizvodnju</item>
    </derivirana_varijabla>
  </DomainObject.Predmet.ProtuStrankaListFormated>
  <DomainObject.Predmet.ProtuStrankaListFormatedOIB>
    <izvorni_sadrzaj>
      <item>LETARGO društvo s ograničenom odgovornošću za trgovinu, usluge i proizvodnju, OIB 51271547320</item>
    </izvorni_sadrzaj>
    <derivirana_varijabla naziv="DomainObject.Predmet.ProtuStrankaListFormatedOIB_1">
      <item>LETARGO društvo s ograničenom odgovornošću za trgovinu, usluge i proizvodnju, OIB 51271547320</item>
    </derivirana_varijabla>
  </DomainObject.Predmet.ProtuStrankaListFormatedOIB>
  <DomainObject.Predmet.ProtuStrankaListFormatedWithAdress>
    <izvorni_sadrzaj>
      <item>LETARGO društvo s ograničenom odgovornošću za trgovinu, usluge i proizvodnju, Paruževinska cesta 82, 10362 Paruževina</item>
    </izvorni_sadrzaj>
    <derivirana_varijabla naziv="DomainObject.Predmet.ProtuStrankaListFormatedWithAdress_1">
      <item>LETARGO društvo s ograničenom odgovornošću za trgovinu, usluge i proizvodnju, Paruževinska cesta 82, 10362 Paruževina</item>
    </derivirana_varijabla>
  </DomainObject.Predmet.ProtuStrankaListFormatedWithAdress>
  <DomainObject.Predmet.ProtuStrankaListFormatedWithAdressOIB>
    <izvorni_sadrzaj>
      <item>LETARGO društvo s ograničenom odgovornošću za trgovinu, usluge i proizvodnju, OIB 51271547320, Paruževinska cesta 82, 10362 Paruževina</item>
    </izvorni_sadrzaj>
    <derivirana_varijabla naziv="DomainObject.Predmet.ProtuStrankaListFormatedWithAdressOIB_1">
      <item>LETARGO društvo s ograničenom odgovornošću za trgovinu, usluge i proizvodnju, OIB 51271547320, Paruževinska cesta 82, 10362 Paruževina</item>
    </derivirana_varijabla>
  </DomainObject.Predmet.ProtuStrankaListFormatedWithAdressOIB>
  <DomainObject.Predmet.ProtuStrankaListNazivFormated>
    <izvorni_sadrzaj>
      <item>LETARGO društvo s ograničenom odgovornošću za trgovinu, usluge i proizvodnju</item>
    </izvorni_sadrzaj>
    <derivirana_varijabla naziv="DomainObject.Predmet.ProtuStrankaListNazivFormated_1">
      <item>LETARGO društvo s ograničenom odgovornošću za trgovinu, usluge i proizvodnju</item>
    </derivirana_varijabla>
  </DomainObject.Predmet.ProtuStrankaListNazivFormated>
  <DomainObject.Predmet.ProtuStrankaListNazivFormatedOIB>
    <izvorni_sadrzaj>
      <item>LETARGO društvo s ograničenom odgovornošću za trgovinu, usluge i proizvodnju, OIB 51271547320</item>
    </izvorni_sadrzaj>
    <derivirana_varijabla naziv="DomainObject.Predmet.ProtuStrankaListNazivFormatedOIB_1">
      <item>LETARGO društvo s ograničenom odgovornošću za trgovinu, usluge i proizvodnju, OIB 51271547320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LETARGO društvo s ograničenom odgovornošću za trgovinu, usluge i proizvodnju</izvorni_sadrzaj>
    <derivirana_varijabla naziv="DomainObject.Predmet.ProtustrankaIDrugi_1">LETARGO društvo s ograničenom odgovornošću za trgovinu, usluge i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LETARGO društvo s ograničenom odgovornošću za trgovinu, usluge i proizvodnju, OIB 51271547320, Paruževinska cesta 82, 10362 Paruževina</izvorni_sadrzaj>
    <derivirana_varijabla naziv="DomainObject.Predmet.ProtustrankaIDrugiAdressOIB_1">LETARGO društvo s ograničenom odgovornošću za trgovinu, usluge i proizvodnju, OIB 51271547320, Paruževinska cesta 82,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LETARGO društvo s ograničenom odgovornošću za trgovinu, usluge i proizvodnju</item>
      <item>Financijska agencija</item>
    </izvorni_sadrzaj>
    <derivirana_varijabla naziv="DomainObject.Predmet.SudioniciListNaziv_1">
      <item>LETARGO društvo s ograničenom odgovornošću za trgovinu, usluge i proizvodnju</item>
      <item>Financijska agencija</item>
    </derivirana_varijabla>
  </DomainObject.Predmet.SudioniciListNaziv>
  <DomainObject.Predmet.SudioniciListAdressOIB>
    <izvorni_sadrzaj>
      <item>LETARGO društvo s ograničenom odgovornošću za trgovinu, usluge i proizvodnju, OIB 51271547320, Paruževinska cesta 82,10362 Paruževina</item>
      <item>Financijska agencija, OIB 85821130368, TRG SVIBANJSKIH ŽRTAVA 1995. 1,10000 Zagreb</item>
    </izvorni_sadrzaj>
    <derivirana_varijabla naziv="DomainObject.Predmet.SudioniciListAdressOIB_1">
      <item>LETARGO društvo s ograničenom odgovornošću za trgovinu, usluge i proizvodnju, OIB 51271547320, Paruževinska cesta 82,10362 Paruževina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51271547320</item>
      <item>, OIB 85821130368</item>
    </izvorni_sadrzaj>
    <derivirana_varijabla naziv="DomainObject.Predmet.SudioniciListNazivOIB_1">
      <item>, OIB 51271547320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880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2019-12-16T11:39:00Z</cp:lastPrinted>
  <dcterms:modified xmlns:xsi="http://www.w3.org/2001/XMLSchema-instance" xsi:type="dcterms:W3CDTF">2019-12-16T11:39:00Z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